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DD9" w:rsidRDefault="00CA3DD9" w:rsidP="00CA3D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BAXTERE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A3DD9" w:rsidRDefault="00CA3DD9" w:rsidP="00CA3D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3DD9" w:rsidRDefault="00CA3DD9" w:rsidP="00CA3D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3DD9" w:rsidRDefault="00CA3DD9" w:rsidP="00CA3D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Walsall,</w:t>
      </w:r>
    </w:p>
    <w:p w:rsidR="00CA3DD9" w:rsidRDefault="00CA3DD9" w:rsidP="00CA3D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Staffordshire, into the lands of the late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Wastnesse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A3DD9" w:rsidRDefault="00CA3DD9" w:rsidP="00CA3D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21-182)</w:t>
      </w:r>
    </w:p>
    <w:p w:rsidR="00CA3DD9" w:rsidRDefault="00CA3DD9" w:rsidP="00CA3D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3DD9" w:rsidRDefault="00CA3DD9" w:rsidP="00CA3D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3DD9" w:rsidRPr="0066595F" w:rsidRDefault="00CA3DD9" w:rsidP="00CA3D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CA3DD9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CA3D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DD9" w:rsidRDefault="00CA3DD9" w:rsidP="00564E3C">
      <w:pPr>
        <w:spacing w:after="0" w:line="240" w:lineRule="auto"/>
      </w:pPr>
      <w:r>
        <w:separator/>
      </w:r>
    </w:p>
  </w:endnote>
  <w:endnote w:type="continuationSeparator" w:id="0">
    <w:p w:rsidR="00CA3DD9" w:rsidRDefault="00CA3DD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A3DD9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DD9" w:rsidRDefault="00CA3DD9" w:rsidP="00564E3C">
      <w:pPr>
        <w:spacing w:after="0" w:line="240" w:lineRule="auto"/>
      </w:pPr>
      <w:r>
        <w:separator/>
      </w:r>
    </w:p>
  </w:footnote>
  <w:footnote w:type="continuationSeparator" w:id="0">
    <w:p w:rsidR="00CA3DD9" w:rsidRDefault="00CA3DD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DD9"/>
    <w:rsid w:val="00372DC6"/>
    <w:rsid w:val="00564E3C"/>
    <w:rsid w:val="0064591D"/>
    <w:rsid w:val="00CA3DD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5288A"/>
  <w15:chartTrackingRefBased/>
  <w15:docId w15:val="{E242F56F-1BF7-4A94-981D-360036BA1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2016-01-07T21:46:00Z</dcterms:created>
  <dcterms:modified xsi:type="dcterms:W3CDTF">2016-01-07T21:46:00Z</dcterms:modified>
</cp:coreProperties>
</file>